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BCF89C" w14:textId="0E68FFFB" w:rsidR="00505FE4" w:rsidRPr="0026273D" w:rsidRDefault="00505FE4" w:rsidP="00A4490B">
      <w:pPr>
        <w:pStyle w:val="Tytu"/>
        <w:ind w:right="707"/>
        <w:jc w:val="left"/>
        <w:rPr>
          <w:szCs w:val="24"/>
        </w:rPr>
      </w:pPr>
    </w:p>
    <w:p w14:paraId="4A9A6551" w14:textId="77777777" w:rsidR="00505FE4" w:rsidRPr="0026273D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26273D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26273D" w14:paraId="7FB02AAB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02DBCF4" w14:textId="77777777" w:rsidR="00505FE4" w:rsidRPr="0026273D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8ED1" w14:textId="77777777" w:rsidR="00505FE4" w:rsidRPr="0026273D" w:rsidRDefault="00505FE4" w:rsidP="00F77DC4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 xml:space="preserve">Nazwa modułu (bloku przedmiotów): </w:t>
            </w:r>
          </w:p>
          <w:p w14:paraId="15B69F08" w14:textId="1F34B04F" w:rsidR="0026273D" w:rsidRPr="0026273D" w:rsidRDefault="0026273D" w:rsidP="00F77DC4">
            <w:pPr>
              <w:rPr>
                <w:sz w:val="24"/>
                <w:szCs w:val="24"/>
              </w:rPr>
            </w:pPr>
            <w:r w:rsidRPr="0026273D">
              <w:rPr>
                <w:rFonts w:eastAsia="Calibri"/>
                <w:b/>
                <w:bCs/>
                <w:caps/>
                <w:color w:val="000000" w:themeColor="text1"/>
                <w:sz w:val="24"/>
                <w:szCs w:val="24"/>
              </w:rPr>
              <w:t>Multimedia i interfejsy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9FFA6D6" w14:textId="1E0CD9BE" w:rsidR="00505FE4" w:rsidRPr="0026273D" w:rsidRDefault="00505FE4" w:rsidP="00F77DC4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Kod modułu:</w:t>
            </w:r>
            <w:r w:rsidR="0026273D">
              <w:rPr>
                <w:sz w:val="24"/>
                <w:szCs w:val="24"/>
              </w:rPr>
              <w:t xml:space="preserve"> </w:t>
            </w:r>
            <w:r w:rsidR="0026273D" w:rsidRPr="0026273D">
              <w:rPr>
                <w:b/>
                <w:bCs/>
                <w:sz w:val="24"/>
                <w:szCs w:val="24"/>
              </w:rPr>
              <w:t>M9</w:t>
            </w:r>
          </w:p>
        </w:tc>
      </w:tr>
      <w:tr w:rsidR="00505FE4" w:rsidRPr="0026273D" w14:paraId="31DEFDC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61D48A" w14:textId="77777777" w:rsidR="00505FE4" w:rsidRPr="0026273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73B2" w14:textId="77777777" w:rsidR="00505FE4" w:rsidRPr="0026273D" w:rsidRDefault="00505FE4" w:rsidP="00F77DC4">
            <w:pPr>
              <w:rPr>
                <w:b/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 xml:space="preserve">Nazwa przedmiotu: </w:t>
            </w:r>
          </w:p>
          <w:p w14:paraId="631A4B07" w14:textId="0DAD2530" w:rsidR="00505FE4" w:rsidRPr="0026273D" w:rsidRDefault="0026273D" w:rsidP="00F77DC4">
            <w:pPr>
              <w:rPr>
                <w:sz w:val="24"/>
                <w:szCs w:val="24"/>
              </w:rPr>
            </w:pPr>
            <w:r w:rsidRPr="0026273D">
              <w:rPr>
                <w:rFonts w:eastAsia="Calibri"/>
                <w:b/>
                <w:bCs/>
                <w:caps/>
                <w:color w:val="000000" w:themeColor="text1"/>
                <w:sz w:val="24"/>
                <w:szCs w:val="24"/>
              </w:rPr>
              <w:t>Multimedia i interfejsy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2BD43CF" w14:textId="6E0A1A00" w:rsidR="00505FE4" w:rsidRPr="0026273D" w:rsidRDefault="00505FE4" w:rsidP="00F77DC4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Kod przedmiotu:</w:t>
            </w:r>
            <w:r w:rsidR="0026273D">
              <w:rPr>
                <w:sz w:val="24"/>
                <w:szCs w:val="24"/>
              </w:rPr>
              <w:t xml:space="preserve"> </w:t>
            </w:r>
            <w:r w:rsidR="0026273D" w:rsidRPr="0026273D">
              <w:rPr>
                <w:b/>
                <w:bCs/>
                <w:sz w:val="24"/>
                <w:szCs w:val="24"/>
              </w:rPr>
              <w:t>M9</w:t>
            </w:r>
          </w:p>
        </w:tc>
      </w:tr>
      <w:tr w:rsidR="00505FE4" w:rsidRPr="0026273D" w14:paraId="2926A12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BA306E" w14:textId="77777777" w:rsidR="00505FE4" w:rsidRPr="0026273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E0CFD7" w14:textId="77777777" w:rsidR="00505FE4" w:rsidRPr="0026273D" w:rsidRDefault="00505FE4" w:rsidP="00F77DC4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Nazwa jednostki organizacyjnej prowadzącej przedmiot / moduł:</w:t>
            </w:r>
          </w:p>
          <w:p w14:paraId="0A9249D2" w14:textId="77777777" w:rsidR="00505FE4" w:rsidRPr="0026273D" w:rsidRDefault="00A0655B" w:rsidP="00F77DC4">
            <w:pPr>
              <w:rPr>
                <w:b/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26273D" w14:paraId="41DA7DF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023BC6" w14:textId="77777777" w:rsidR="00505FE4" w:rsidRPr="0026273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BC0181" w14:textId="77777777" w:rsidR="00505FE4" w:rsidRPr="0026273D" w:rsidRDefault="00505FE4" w:rsidP="00F77DC4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Nazwa kierunku:</w:t>
            </w:r>
          </w:p>
          <w:p w14:paraId="1192A542" w14:textId="6E622E82" w:rsidR="00505FE4" w:rsidRPr="0026273D" w:rsidRDefault="0026273D" w:rsidP="00F77DC4">
            <w:pPr>
              <w:rPr>
                <w:b/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26273D" w14:paraId="5931799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1F2DEA" w14:textId="77777777" w:rsidR="00505FE4" w:rsidRPr="0026273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6B43" w14:textId="77777777" w:rsidR="00505FE4" w:rsidRPr="0026273D" w:rsidRDefault="00505FE4" w:rsidP="00F77DC4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Nazwa specjalności:</w:t>
            </w:r>
            <w:r w:rsidR="00A0655B" w:rsidRPr="0026273D">
              <w:rPr>
                <w:sz w:val="24"/>
                <w:szCs w:val="24"/>
              </w:rPr>
              <w:t xml:space="preserve"> /niewłaściwe skasować/</w:t>
            </w:r>
          </w:p>
          <w:p w14:paraId="73ECA98D" w14:textId="77777777" w:rsidR="00505FE4" w:rsidRPr="0026273D" w:rsidRDefault="00A0655B" w:rsidP="00F77DC4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Administracja systemów i sieci komputerowych</w:t>
            </w:r>
            <w:r w:rsidRPr="0026273D">
              <w:rPr>
                <w:sz w:val="24"/>
                <w:szCs w:val="24"/>
              </w:rPr>
              <w:br/>
              <w:t>Projektowanie baz danych i oprogramowanie użytkowe</w:t>
            </w:r>
            <w:r w:rsidRPr="0026273D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26273D" w:rsidRPr="0026273D" w14:paraId="7B8355A5" w14:textId="77777777" w:rsidTr="009504F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A134B62" w14:textId="77777777" w:rsidR="0026273D" w:rsidRPr="0026273D" w:rsidRDefault="0026273D" w:rsidP="0026273D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0676" w14:textId="77777777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Forma studiów:</w:t>
            </w:r>
          </w:p>
          <w:p w14:paraId="7907710E" w14:textId="63312895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35C4" w14:textId="77777777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Profil kształcenia:</w:t>
            </w:r>
          </w:p>
          <w:p w14:paraId="7DB4C2E9" w14:textId="388F5D58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721262" w14:textId="77777777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Poziom kształcenia:</w:t>
            </w:r>
          </w:p>
          <w:p w14:paraId="1AA65E7B" w14:textId="3438384E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>STUDIA I STOPNIA</w:t>
            </w:r>
          </w:p>
        </w:tc>
      </w:tr>
      <w:tr w:rsidR="0026273D" w:rsidRPr="0026273D" w14:paraId="4DA01509" w14:textId="77777777" w:rsidTr="00AB141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8798749" w14:textId="77777777" w:rsidR="0026273D" w:rsidRPr="0026273D" w:rsidRDefault="0026273D" w:rsidP="0026273D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6E02" w14:textId="77777777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 xml:space="preserve">Rok / semestr: </w:t>
            </w:r>
          </w:p>
          <w:p w14:paraId="0796D0B8" w14:textId="40622449" w:rsidR="0026273D" w:rsidRPr="0026273D" w:rsidRDefault="0026273D" w:rsidP="0026273D">
            <w:pPr>
              <w:rPr>
                <w:b/>
                <w:sz w:val="24"/>
                <w:szCs w:val="24"/>
              </w:rPr>
            </w:pPr>
            <w:r w:rsidRPr="0026273D">
              <w:rPr>
                <w:b/>
                <w:bCs/>
                <w:sz w:val="24"/>
                <w:szCs w:val="24"/>
              </w:rPr>
              <w:t>1/2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CB08" w14:textId="77777777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Status przedmiotu /modułu:</w:t>
            </w:r>
          </w:p>
          <w:p w14:paraId="7087F46A" w14:textId="5577A275" w:rsidR="0026273D" w:rsidRPr="0026273D" w:rsidRDefault="0026273D" w:rsidP="0026273D">
            <w:pPr>
              <w:rPr>
                <w:b/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05751" w14:textId="77777777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Język przedmiotu / modułu:</w:t>
            </w:r>
          </w:p>
          <w:p w14:paraId="02ECB31D" w14:textId="47429F15" w:rsidR="0026273D" w:rsidRPr="0026273D" w:rsidRDefault="0026273D" w:rsidP="0026273D">
            <w:pPr>
              <w:rPr>
                <w:b/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26273D" w14:paraId="65E78DD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53C847" w14:textId="77777777" w:rsidR="00505FE4" w:rsidRPr="0026273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F347" w14:textId="77777777" w:rsidR="00505FE4" w:rsidRPr="0026273D" w:rsidRDefault="00505FE4" w:rsidP="00F77DC4">
            <w:pPr>
              <w:rPr>
                <w:sz w:val="24"/>
                <w:szCs w:val="24"/>
              </w:rPr>
            </w:pPr>
          </w:p>
          <w:p w14:paraId="151FE06F" w14:textId="77777777" w:rsidR="00505FE4" w:rsidRPr="0026273D" w:rsidRDefault="00505FE4" w:rsidP="00F77DC4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BC8C" w14:textId="77777777" w:rsidR="00505FE4" w:rsidRPr="0026273D" w:rsidRDefault="00505FE4" w:rsidP="00F77DC4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FF82" w14:textId="77777777" w:rsidR="00505FE4" w:rsidRPr="0026273D" w:rsidRDefault="00505FE4" w:rsidP="00F77DC4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DDFF" w14:textId="77777777" w:rsidR="00505FE4" w:rsidRPr="0026273D" w:rsidRDefault="00505FE4" w:rsidP="00F77DC4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939DB" w14:textId="77777777" w:rsidR="00505FE4" w:rsidRPr="0026273D" w:rsidRDefault="00505FE4" w:rsidP="00F77DC4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6591" w14:textId="77777777" w:rsidR="00505FE4" w:rsidRPr="0026273D" w:rsidRDefault="00505FE4" w:rsidP="00F77DC4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5E68CE" w14:textId="77777777" w:rsidR="00505FE4" w:rsidRPr="0026273D" w:rsidRDefault="00505FE4" w:rsidP="00F77DC4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 xml:space="preserve">inne </w:t>
            </w:r>
            <w:r w:rsidRPr="0026273D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26273D" w14:paraId="5D5B379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F3A27C1" w14:textId="77777777" w:rsidR="00505FE4" w:rsidRPr="0026273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5141A76" w14:textId="77777777" w:rsidR="00505FE4" w:rsidRPr="0026273D" w:rsidRDefault="00505FE4" w:rsidP="00F77DC4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480ABE" w14:textId="154BF251" w:rsidR="00505FE4" w:rsidRPr="0026273D" w:rsidRDefault="0026273D" w:rsidP="00F77DC4">
            <w:pPr>
              <w:jc w:val="center"/>
              <w:rPr>
                <w:b/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0E7D4" w14:textId="77777777" w:rsidR="00505FE4" w:rsidRPr="0026273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5A6A76" w14:textId="7EA288CA" w:rsidR="00505FE4" w:rsidRPr="0026273D" w:rsidRDefault="0026273D" w:rsidP="00F77DC4">
            <w:pPr>
              <w:jc w:val="center"/>
              <w:rPr>
                <w:b/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2FE6A" w14:textId="48BF7504" w:rsidR="00505FE4" w:rsidRPr="0026273D" w:rsidRDefault="0026273D" w:rsidP="00F77DC4">
            <w:pPr>
              <w:jc w:val="center"/>
              <w:rPr>
                <w:b/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D728A2" w14:textId="77777777" w:rsidR="00505FE4" w:rsidRPr="0026273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3EC012" w14:textId="77777777" w:rsidR="00505FE4" w:rsidRPr="0026273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9158E53" w14:textId="77777777" w:rsidR="00505FE4" w:rsidRPr="0026273D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26273D" w:rsidRPr="0026273D" w14:paraId="0B4081E0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B953" w14:textId="77777777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Koordynator przedmiotu / modułu</w:t>
            </w:r>
            <w:r w:rsidRPr="0026273D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FA7AE" w14:textId="23A4434B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b/>
                <w:bCs/>
                <w:sz w:val="24"/>
                <w:szCs w:val="24"/>
              </w:rPr>
              <w:t xml:space="preserve">mgr inż. Wiesław Gerej </w:t>
            </w:r>
          </w:p>
        </w:tc>
      </w:tr>
      <w:tr w:rsidR="0026273D" w:rsidRPr="0026273D" w14:paraId="6364A716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22AD" w14:textId="77777777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Prowadzący zajęcia</w:t>
            </w:r>
            <w:r w:rsidRPr="0026273D">
              <w:t>*</w:t>
            </w:r>
          </w:p>
          <w:p w14:paraId="0D161873" w14:textId="77777777" w:rsidR="0026273D" w:rsidRPr="0026273D" w:rsidRDefault="0026273D" w:rsidP="0026273D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49FD6" w14:textId="6FB65F06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b/>
                <w:bCs/>
                <w:sz w:val="24"/>
                <w:szCs w:val="24"/>
              </w:rPr>
              <w:t xml:space="preserve">dr Łukasz Żołędziewski, mgr inż. Wiesław Gerej </w:t>
            </w:r>
          </w:p>
        </w:tc>
      </w:tr>
      <w:tr w:rsidR="0026273D" w:rsidRPr="0026273D" w14:paraId="0688B83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AE8BC" w14:textId="77777777" w:rsidR="0026273D" w:rsidRPr="0026273D" w:rsidRDefault="0026273D" w:rsidP="0026273D">
            <w:pPr>
              <w:spacing w:before="120" w:after="120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3FE7F3" w14:textId="77777777" w:rsidR="0026273D" w:rsidRPr="0026273D" w:rsidRDefault="0026273D" w:rsidP="0026273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Nauczenie tworzenia prezentacji multimedialnych i filmów reklamowych z wykorzystaniem nieliniowej obróbki obrazu .</w:t>
            </w:r>
          </w:p>
          <w:p w14:paraId="4B6F43CC" w14:textId="54812A6E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Wykonywanie własnych projektów filmowych z wykorzystaniem sprzętu domowego oraz nowych technologii Audio Video.  Nauka animacji i kompozycji ruchomego obrazu. Animacja obiektów 3d </w:t>
            </w:r>
          </w:p>
        </w:tc>
      </w:tr>
      <w:tr w:rsidR="0026273D" w:rsidRPr="0026273D" w14:paraId="09CF155B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10A871" w14:textId="77777777" w:rsidR="0026273D" w:rsidRPr="0026273D" w:rsidRDefault="0026273D" w:rsidP="0026273D">
            <w:pPr>
              <w:spacing w:before="120" w:after="120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1ADE4E" w14:textId="3F49F1D6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Dobra znajomość pojęć związanych z grafiką komputerową, bardzo dobra umiejętność posługiwania się programami, Corel Draw, Photoshop, 3ds max.</w:t>
            </w:r>
          </w:p>
        </w:tc>
      </w:tr>
    </w:tbl>
    <w:p w14:paraId="6872EE51" w14:textId="77777777" w:rsidR="00505FE4" w:rsidRPr="0026273D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26273D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C2D845A" w14:textId="77777777" w:rsidR="00505FE4" w:rsidRPr="0026273D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26273D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26273D" w14:paraId="06210A2A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E0F9057" w14:textId="77777777" w:rsidR="00505FE4" w:rsidRPr="0026273D" w:rsidRDefault="00505FE4" w:rsidP="00F77DC4">
            <w:pPr>
              <w:jc w:val="center"/>
              <w:rPr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26273D" w14:paraId="01452BF8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8F9558" w14:textId="77777777" w:rsidR="00505FE4" w:rsidRPr="0026273D" w:rsidRDefault="00505FE4" w:rsidP="00F77DC4">
            <w:pPr>
              <w:rPr>
                <w:sz w:val="22"/>
                <w:szCs w:val="22"/>
              </w:rPr>
            </w:pPr>
            <w:r w:rsidRPr="0026273D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B6131A0" w14:textId="77777777" w:rsidR="00505FE4" w:rsidRPr="0026273D" w:rsidRDefault="00505FE4" w:rsidP="00F77DC4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AB9AD1B" w14:textId="77777777" w:rsidR="00505FE4" w:rsidRPr="0026273D" w:rsidRDefault="00505FE4" w:rsidP="00F77DC4">
            <w:pPr>
              <w:jc w:val="center"/>
              <w:rPr>
                <w:sz w:val="22"/>
                <w:szCs w:val="22"/>
              </w:rPr>
            </w:pPr>
            <w:r w:rsidRPr="0026273D">
              <w:rPr>
                <w:sz w:val="22"/>
                <w:szCs w:val="22"/>
              </w:rPr>
              <w:t xml:space="preserve">Kod kierunkowego efektu </w:t>
            </w:r>
          </w:p>
          <w:p w14:paraId="1032A088" w14:textId="77777777" w:rsidR="00505FE4" w:rsidRPr="0026273D" w:rsidRDefault="00505FE4" w:rsidP="00F77DC4">
            <w:pPr>
              <w:jc w:val="center"/>
              <w:rPr>
                <w:sz w:val="22"/>
                <w:szCs w:val="22"/>
              </w:rPr>
            </w:pPr>
            <w:r w:rsidRPr="0026273D">
              <w:rPr>
                <w:sz w:val="22"/>
                <w:szCs w:val="22"/>
              </w:rPr>
              <w:t>uczenia się</w:t>
            </w:r>
          </w:p>
        </w:tc>
      </w:tr>
      <w:tr w:rsidR="0026273D" w:rsidRPr="0026273D" w14:paraId="2C4F188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832A" w14:textId="60220E19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18B356" w14:textId="1583BA8A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Ma wiedzę z zakresu ogólnych zagadnień informatyki i grafiki komputerowej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A4975A" w14:textId="7998085C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K_W05</w:t>
            </w:r>
          </w:p>
        </w:tc>
      </w:tr>
      <w:tr w:rsidR="0026273D" w:rsidRPr="0026273D" w14:paraId="51B3C12C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11A2" w14:textId="5885B585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ED6EF5" w14:textId="1C919226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zna podstawowe zasady kluczowania obrazu </w:t>
            </w:r>
            <w:r w:rsidRPr="0026273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697A1" w14:textId="17A085B0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K_W06</w:t>
            </w:r>
          </w:p>
        </w:tc>
      </w:tr>
      <w:tr w:rsidR="0026273D" w:rsidRPr="0026273D" w14:paraId="6C77F60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8BF9" w14:textId="0435682A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34CB3D" w14:textId="0FE9C1B7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zna podstawowe metody, techniki montażu audio video, techniki </w:t>
            </w:r>
            <w:proofErr w:type="spellStart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slow</w:t>
            </w:r>
            <w:proofErr w:type="spellEnd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motion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65BFB2" w14:textId="15B954A3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K_W15</w:t>
            </w:r>
          </w:p>
        </w:tc>
      </w:tr>
      <w:tr w:rsidR="0026273D" w:rsidRPr="0026273D" w14:paraId="36FFC087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D5F0" w14:textId="09CA637A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8D33FA" w14:textId="3456F771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obsługuje profesjonalny sprzęt audio video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5F85C4" w14:textId="77777777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K_U01, K_U22</w:t>
            </w:r>
          </w:p>
          <w:p w14:paraId="4B0FC4DA" w14:textId="769B7044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K_U06</w:t>
            </w:r>
          </w:p>
        </w:tc>
      </w:tr>
      <w:tr w:rsidR="0026273D" w:rsidRPr="0026273D" w14:paraId="7F011EF1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D303" w14:textId="442EC628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70D702" w14:textId="5174C446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Wykonuje określony projekt tworząc animacje komputerowe, wykonując nieliniowy montaż audio video </w:t>
            </w:r>
            <w:r w:rsidRPr="0026273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5350D" w14:textId="079A7FCF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 xml:space="preserve"> K_U20</w:t>
            </w:r>
          </w:p>
        </w:tc>
      </w:tr>
      <w:tr w:rsidR="0026273D" w:rsidRPr="0026273D" w14:paraId="14F552A7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00FB" w14:textId="4D25DB86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EB79B9" w14:textId="40638DC7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ma świadomość z konieczności podnoszenia poziomu wiedzy w zakresie edycji audio video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A96E33" w14:textId="4642ECED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K_U06</w:t>
            </w:r>
          </w:p>
        </w:tc>
      </w:tr>
      <w:tr w:rsidR="0026273D" w:rsidRPr="0026273D" w14:paraId="628F8D6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8605" w14:textId="10880D94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7D9333" w14:textId="77777777" w:rsidR="0026273D" w:rsidRPr="0026273D" w:rsidRDefault="0026273D" w:rsidP="0026273D"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współpracuje w grupie korzystając z narzędzi społecznościowych </w:t>
            </w:r>
            <w:r w:rsidRPr="0026273D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51D22DE1" w14:textId="77777777" w:rsidR="0026273D" w:rsidRPr="0026273D" w:rsidRDefault="0026273D" w:rsidP="0026273D">
            <w:pPr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36F632" w14:textId="4284DA5A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K_U02</w:t>
            </w:r>
          </w:p>
        </w:tc>
      </w:tr>
      <w:tr w:rsidR="0026273D" w:rsidRPr="0026273D" w14:paraId="39FA5285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1C21" w14:textId="7DB98BD4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B3FFEC" w14:textId="52363BC0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Współpracuje w grupie z wykorzystaniem narzędzi społecznościowych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DC3B9" w14:textId="059F18C8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K_U02</w:t>
            </w:r>
          </w:p>
        </w:tc>
      </w:tr>
      <w:tr w:rsidR="00505FE4" w:rsidRPr="0026273D" w14:paraId="7CA78CA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88A4" w14:textId="77777777" w:rsidR="00505FE4" w:rsidRPr="0026273D" w:rsidRDefault="00505FE4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52CAA0" w14:textId="77777777" w:rsidR="00505FE4" w:rsidRPr="0026273D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344E2B" w14:textId="77777777" w:rsidR="00505FE4" w:rsidRPr="0026273D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A4490B" w:rsidRPr="0026273D" w14:paraId="1E3BB99B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E17E" w14:textId="77777777" w:rsidR="00A4490B" w:rsidRPr="0026273D" w:rsidRDefault="00A4490B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3972EA" w14:textId="77777777" w:rsidR="00A4490B" w:rsidRPr="0026273D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FA7A89" w14:textId="77777777" w:rsidR="00A4490B" w:rsidRPr="0026273D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6273D" w14:paraId="29B3D59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44C2EFF" w14:textId="77777777" w:rsidR="00505FE4" w:rsidRPr="0026273D" w:rsidRDefault="00505FE4" w:rsidP="00F77DC4">
            <w:pPr>
              <w:jc w:val="center"/>
              <w:rPr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26273D" w14:paraId="481BE27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316ADF1" w14:textId="77777777" w:rsidR="00505FE4" w:rsidRPr="0026273D" w:rsidRDefault="00505FE4" w:rsidP="00F77DC4">
            <w:pPr>
              <w:rPr>
                <w:b/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>Wykład</w:t>
            </w:r>
          </w:p>
        </w:tc>
      </w:tr>
      <w:tr w:rsidR="0026273D" w:rsidRPr="0026273D" w14:paraId="3B6AAF0A" w14:textId="77777777" w:rsidTr="00A719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45B6C5A" w14:textId="77777777" w:rsidR="0026273D" w:rsidRPr="0026273D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Wprowadzenie: sposoby animacji i edycji kadru.</w:t>
            </w:r>
          </w:p>
          <w:p w14:paraId="32588CFE" w14:textId="77777777" w:rsidR="0026273D" w:rsidRPr="0026273D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Budowa i zasada działania przetworników CCD. Omówienie profilu przestrzeni barw.</w:t>
            </w:r>
          </w:p>
          <w:p w14:paraId="0A25AD04" w14:textId="77777777" w:rsidR="0026273D" w:rsidRPr="0026273D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Budowa i zasada studia telewizyjnego.</w:t>
            </w:r>
          </w:p>
          <w:p w14:paraId="626B2388" w14:textId="77777777" w:rsidR="0026273D" w:rsidRPr="0026273D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Wprowadzenie do nowych rozwiązań audio video.</w:t>
            </w:r>
          </w:p>
          <w:p w14:paraId="433EF145" w14:textId="77777777" w:rsidR="0026273D" w:rsidRPr="0026273D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Omówienie podstawowych koderów i  formatów audio video.</w:t>
            </w:r>
          </w:p>
          <w:p w14:paraId="60BACE3D" w14:textId="77777777" w:rsidR="0026273D" w:rsidRPr="0026273D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Wirtualne studio.</w:t>
            </w:r>
          </w:p>
          <w:p w14:paraId="7986E2C2" w14:textId="77777777" w:rsidR="0026273D" w:rsidRPr="0026273D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Kluczowanie obrazu za pomocą technologii firmy  ORAD.    </w:t>
            </w:r>
          </w:p>
          <w:p w14:paraId="46B61C32" w14:textId="77777777" w:rsidR="0026273D" w:rsidRPr="0026273D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Budowa i zasada działania toru kamerowego firmy SONY. </w:t>
            </w:r>
          </w:p>
          <w:p w14:paraId="53647D69" w14:textId="77777777" w:rsidR="0026273D" w:rsidRPr="0026273D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Praktyczne zastosowanie sprzętu audio video. </w:t>
            </w:r>
          </w:p>
          <w:p w14:paraId="512BF76A" w14:textId="77777777" w:rsidR="0026273D" w:rsidRPr="0026273D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Edycja dźwięku, zmiana tonu, likwidacja szumu, praca wielościeżkowa.</w:t>
            </w:r>
          </w:p>
          <w:p w14:paraId="70CB1ED4" w14:textId="0D47AEE7" w:rsidR="0026273D" w:rsidRPr="0026273D" w:rsidRDefault="0026273D" w:rsidP="0026273D">
            <w:pPr>
              <w:ind w:left="322"/>
              <w:rPr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Analiza i porównanie sprzętu Audio Video dostępnego na rynku.</w:t>
            </w:r>
          </w:p>
        </w:tc>
      </w:tr>
      <w:tr w:rsidR="0026273D" w:rsidRPr="0026273D" w14:paraId="0BD22C0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6C9EE93" w14:textId="77777777" w:rsidR="0026273D" w:rsidRPr="0026273D" w:rsidRDefault="0026273D" w:rsidP="0026273D">
            <w:pPr>
              <w:rPr>
                <w:b/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>Ćwiczenia</w:t>
            </w:r>
          </w:p>
        </w:tc>
      </w:tr>
      <w:tr w:rsidR="0026273D" w:rsidRPr="0026273D" w14:paraId="28F127A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8EF21D2" w14:textId="77777777" w:rsidR="0026273D" w:rsidRPr="0026273D" w:rsidRDefault="0026273D" w:rsidP="0026273D">
            <w:pPr>
              <w:rPr>
                <w:sz w:val="22"/>
                <w:szCs w:val="22"/>
              </w:rPr>
            </w:pPr>
          </w:p>
        </w:tc>
      </w:tr>
      <w:tr w:rsidR="0026273D" w:rsidRPr="0026273D" w14:paraId="4E620E6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68A9AD1" w14:textId="77777777" w:rsidR="0026273D" w:rsidRPr="0026273D" w:rsidRDefault="0026273D" w:rsidP="0026273D">
            <w:pPr>
              <w:pStyle w:val="Nagwek1"/>
              <w:rPr>
                <w:szCs w:val="24"/>
              </w:rPr>
            </w:pPr>
            <w:r w:rsidRPr="0026273D">
              <w:rPr>
                <w:szCs w:val="24"/>
              </w:rPr>
              <w:t>Laboratorium</w:t>
            </w:r>
          </w:p>
        </w:tc>
      </w:tr>
      <w:tr w:rsidR="0026273D" w:rsidRPr="0026273D" w14:paraId="0BB0D42F" w14:textId="77777777" w:rsidTr="000E47B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3AB5C84" w14:textId="77777777" w:rsidR="0026273D" w:rsidRPr="0026273D" w:rsidRDefault="0026273D" w:rsidP="0026273D">
            <w:pPr>
              <w:ind w:left="36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Podczas zajęć studenci doskonalą umiejętności z dziedziny multimediów, obróbki i animacji z wykorzystaniem oprogramowania do nieliniowej obróbki obrazu ( </w:t>
            </w:r>
            <w:proofErr w:type="spellStart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adobe</w:t>
            </w:r>
            <w:proofErr w:type="spellEnd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premiere</w:t>
            </w:r>
            <w:proofErr w:type="spellEnd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 pro, </w:t>
            </w:r>
            <w:proofErr w:type="spellStart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combustion</w:t>
            </w:r>
            <w:proofErr w:type="spellEnd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), tworzą własne projekty dotyczące obróbki i nadania efektów specjalnych dla poszczególnych sekwencji video z wykorzystaniem systemu </w:t>
            </w:r>
            <w:proofErr w:type="spellStart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green</w:t>
            </w:r>
            <w:proofErr w:type="spellEnd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box</w:t>
            </w:r>
            <w:proofErr w:type="spellEnd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. Podczas zajęć studenci zapoznają się z mechanizmami  powstawania profesjonalnych animacji ruchu postaci z wykorzystaniem techniki </w:t>
            </w:r>
            <w:proofErr w:type="spellStart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Biped</w:t>
            </w:r>
            <w:proofErr w:type="spellEnd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 oraz Motion </w:t>
            </w:r>
            <w:proofErr w:type="spellStart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Capture</w:t>
            </w:r>
            <w:proofErr w:type="spellEnd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. Zapoznanie się z ogólnymi kanonami edycji audio video wykorzystywanymi w portalach internetowych, przeanalizowanie schematu działania i rodzaju zamieszczanego materiału na portalu YOU TUBE, techniki klasyczne i strumieniowe, formaty plików multimedialnych na stronach www, synchronizacja własnych projektów z serwisem. Sposoby kompresji i dekompresji obrazu, proporcji, rodzaj nośników, oraz sposoby wykonywania profesjonalnych prezentacji DVD za pomocą oprogramowania Adobe Encore DVD, oraz obróbki dźwięku za pomocą programów Adobe </w:t>
            </w:r>
            <w:proofErr w:type="spellStart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Audition</w:t>
            </w:r>
            <w:proofErr w:type="spellEnd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. Edycja materiałów pozyskanych za pomocą własnych urządzeń ( smartfon, kamera dv), dostosowywanie odpowiednich proporcji materiału w zależności od miejsca prezentacji własnego projektu. Budowanie rozkładu czasowego dla określonych animacji. Wykonanie własnych animacji  w nawiązaniu do określonej tematyki projektu.</w:t>
            </w:r>
          </w:p>
          <w:p w14:paraId="6008DD76" w14:textId="77777777" w:rsidR="0026273D" w:rsidRPr="0026273D" w:rsidRDefault="0026273D" w:rsidP="0026273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22CF7464" w14:textId="1FE69D6E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26273D" w:rsidRPr="0026273D" w14:paraId="441C011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9C8B6DD" w14:textId="77777777" w:rsidR="0026273D" w:rsidRPr="0026273D" w:rsidRDefault="0026273D" w:rsidP="0026273D">
            <w:pPr>
              <w:pStyle w:val="Nagwek1"/>
              <w:rPr>
                <w:szCs w:val="24"/>
              </w:rPr>
            </w:pPr>
            <w:r w:rsidRPr="0026273D">
              <w:rPr>
                <w:szCs w:val="24"/>
              </w:rPr>
              <w:t>Projekt</w:t>
            </w:r>
          </w:p>
        </w:tc>
      </w:tr>
      <w:tr w:rsidR="0026273D" w:rsidRPr="0026273D" w14:paraId="22CD50B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161DFA4" w14:textId="4A452F75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Wykonanie projektu polega na stworzeniu wybranego rodzaju prezentacji zdobytej wiedzy i umiejętności za pomocą wykonania reklamy telewizyjnej, spotu reklamowego, prezentacji multimedialnej bądź animacji komputerowej 3d w  środowisku  3dsmax, z wykorzystaniem technik </w:t>
            </w:r>
            <w:proofErr w:type="spellStart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motion</w:t>
            </w:r>
            <w:proofErr w:type="spellEnd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capture</w:t>
            </w:r>
            <w:proofErr w:type="spellEnd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 oraz zastosowania tablic fonematycznych dla animacji postaci. </w:t>
            </w:r>
            <w:r w:rsidRPr="0026273D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26273D" w:rsidRPr="0026273D" w14:paraId="159CE3A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99EA140" w14:textId="77777777" w:rsidR="0026273D" w:rsidRPr="0026273D" w:rsidRDefault="0026273D" w:rsidP="0026273D">
            <w:pPr>
              <w:rPr>
                <w:b/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>Seminarium</w:t>
            </w:r>
          </w:p>
        </w:tc>
      </w:tr>
      <w:tr w:rsidR="0026273D" w:rsidRPr="0026273D" w14:paraId="289B5440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D5BC08" w14:textId="77777777" w:rsidR="0026273D" w:rsidRPr="0026273D" w:rsidRDefault="0026273D" w:rsidP="0026273D">
            <w:pPr>
              <w:rPr>
                <w:b/>
                <w:sz w:val="24"/>
                <w:szCs w:val="24"/>
              </w:rPr>
            </w:pPr>
          </w:p>
        </w:tc>
      </w:tr>
      <w:tr w:rsidR="0026273D" w:rsidRPr="0026273D" w14:paraId="01526C6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9FBF0D1" w14:textId="77777777" w:rsidR="0026273D" w:rsidRPr="0026273D" w:rsidRDefault="0026273D" w:rsidP="0026273D">
            <w:pPr>
              <w:rPr>
                <w:b/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6273D" w:rsidRPr="0026273D" w14:paraId="198A217F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5632A" w14:textId="77777777" w:rsidR="0026273D" w:rsidRPr="0026273D" w:rsidRDefault="0026273D" w:rsidP="0026273D">
            <w:pPr>
              <w:rPr>
                <w:sz w:val="24"/>
                <w:szCs w:val="24"/>
              </w:rPr>
            </w:pPr>
          </w:p>
        </w:tc>
      </w:tr>
    </w:tbl>
    <w:p w14:paraId="6333BEE8" w14:textId="77777777" w:rsidR="00505FE4" w:rsidRPr="0026273D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26273D" w:rsidRPr="0026273D" w14:paraId="48DBCFB3" w14:textId="77777777" w:rsidTr="0026273D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A5D8" w14:textId="77777777" w:rsidR="0026273D" w:rsidRPr="0026273D" w:rsidRDefault="0026273D" w:rsidP="0026273D">
            <w:pPr>
              <w:spacing w:before="120" w:after="120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1FFBD0" w14:textId="77777777" w:rsidR="0026273D" w:rsidRPr="0026273D" w:rsidRDefault="0026273D" w:rsidP="0026273D">
            <w:pPr>
              <w:pStyle w:val="Akapitzlist"/>
              <w:numPr>
                <w:ilvl w:val="0"/>
                <w:numId w:val="1"/>
              </w:numPr>
              <w:ind w:left="497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3D Studio MAX. Czarna księga </w:t>
            </w:r>
            <w:proofErr w:type="spellStart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animatoraS.Kennedy,G.Maestri,R.Frantz</w:t>
            </w:r>
            <w:proofErr w:type="spellEnd"/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, 1998/07, Helion</w:t>
            </w:r>
          </w:p>
          <w:p w14:paraId="240C43EA" w14:textId="77777777" w:rsidR="0026273D" w:rsidRPr="0026273D" w:rsidRDefault="0026273D" w:rsidP="0026273D">
            <w:pPr>
              <w:pStyle w:val="Akapitzlist"/>
              <w:numPr>
                <w:ilvl w:val="0"/>
                <w:numId w:val="1"/>
              </w:numPr>
              <w:ind w:left="497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Wizualizacje architektoniczne. 3ds Max 2011 i 3ds Max Design 2011, Joanna Pasek 2011/06, Helion</w:t>
            </w:r>
          </w:p>
          <w:p w14:paraId="05962A53" w14:textId="77777777" w:rsidR="0026273D" w:rsidRPr="0026273D" w:rsidRDefault="0026273D" w:rsidP="0026273D">
            <w:pPr>
              <w:pStyle w:val="Akapitzlist"/>
              <w:numPr>
                <w:ilvl w:val="0"/>
                <w:numId w:val="1"/>
              </w:numPr>
              <w:ind w:left="497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lastRenderedPageBreak/>
              <w:t xml:space="preserve">Adobe After Effects 6.0. </w:t>
            </w:r>
            <w:proofErr w:type="spellStart"/>
            <w:r w:rsidRPr="0026273D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>Oficjalny</w:t>
            </w:r>
            <w:proofErr w:type="spellEnd"/>
            <w:r w:rsidRPr="0026273D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273D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>podręcznik</w:t>
            </w:r>
            <w:proofErr w:type="spellEnd"/>
            <w:r w:rsidRPr="0026273D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 xml:space="preserve">, The official </w:t>
            </w:r>
            <w:proofErr w:type="spellStart"/>
            <w:r w:rsidRPr="0026273D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>traning</w:t>
            </w:r>
            <w:proofErr w:type="spellEnd"/>
            <w:r w:rsidRPr="0026273D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 xml:space="preserve"> workbook from Adobe System Inc, 2004/12, Helion</w:t>
            </w:r>
          </w:p>
          <w:p w14:paraId="6CE25C1C" w14:textId="77777777" w:rsidR="0026273D" w:rsidRPr="0026273D" w:rsidRDefault="0026273D" w:rsidP="0026273D">
            <w:pPr>
              <w:pStyle w:val="Akapitzlist"/>
              <w:numPr>
                <w:ilvl w:val="0"/>
                <w:numId w:val="1"/>
              </w:numPr>
              <w:ind w:left="497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Photoshop. Od pomysłu do projektu, Tomasz Gądek, 2012/01, Helion</w:t>
            </w:r>
          </w:p>
          <w:p w14:paraId="65FA27F5" w14:textId="77777777" w:rsidR="0026273D" w:rsidRPr="0026273D" w:rsidRDefault="0026273D" w:rsidP="0026273D">
            <w:pPr>
              <w:rPr>
                <w:sz w:val="24"/>
                <w:szCs w:val="24"/>
              </w:rPr>
            </w:pPr>
          </w:p>
        </w:tc>
      </w:tr>
      <w:tr w:rsidR="0026273D" w:rsidRPr="0026273D" w14:paraId="4A3FAC8D" w14:textId="77777777" w:rsidTr="0026273D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DCDF" w14:textId="77777777" w:rsidR="0026273D" w:rsidRPr="0026273D" w:rsidRDefault="0026273D" w:rsidP="0026273D">
            <w:pPr>
              <w:spacing w:before="120" w:after="120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51E7E" w14:textId="77777777" w:rsidR="0026273D" w:rsidRPr="0026273D" w:rsidRDefault="0026273D" w:rsidP="0026273D">
            <w:pPr>
              <w:ind w:left="72"/>
              <w:rPr>
                <w:sz w:val="24"/>
                <w:szCs w:val="24"/>
              </w:rPr>
            </w:pPr>
          </w:p>
        </w:tc>
      </w:tr>
      <w:tr w:rsidR="0026273D" w:rsidRPr="0026273D" w14:paraId="719AC945" w14:textId="77777777" w:rsidTr="002D1102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82D4" w14:textId="77777777" w:rsidR="0026273D" w:rsidRPr="0026273D" w:rsidRDefault="0026273D" w:rsidP="0026273D">
            <w:pPr>
              <w:spacing w:before="120" w:after="120"/>
              <w:rPr>
                <w:sz w:val="22"/>
                <w:szCs w:val="22"/>
              </w:rPr>
            </w:pPr>
            <w:r w:rsidRPr="0026273D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66BE2F" w14:textId="57C161E1" w:rsidR="0026273D" w:rsidRPr="0026273D" w:rsidRDefault="0026273D" w:rsidP="0026273D">
            <w:pPr>
              <w:rPr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Wykład z prezentacja multimedialną, ćwiczenia laboratoryjne, projekt i dyskusja</w:t>
            </w:r>
          </w:p>
        </w:tc>
      </w:tr>
      <w:tr w:rsidR="0026273D" w:rsidRPr="0026273D" w14:paraId="63C2D6FF" w14:textId="77777777" w:rsidTr="0026273D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A283EBF" w14:textId="77777777" w:rsidR="0026273D" w:rsidRPr="0026273D" w:rsidRDefault="0026273D" w:rsidP="0026273D">
            <w:pPr>
              <w:spacing w:before="120" w:after="120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FC07C4" w14:textId="77777777" w:rsidR="0026273D" w:rsidRPr="0026273D" w:rsidRDefault="0026273D" w:rsidP="0026273D">
            <w:pPr>
              <w:ind w:left="72"/>
              <w:rPr>
                <w:sz w:val="24"/>
                <w:szCs w:val="24"/>
              </w:rPr>
            </w:pPr>
          </w:p>
        </w:tc>
      </w:tr>
    </w:tbl>
    <w:p w14:paraId="44BEEAF3" w14:textId="77777777" w:rsidR="00505FE4" w:rsidRPr="0026273D" w:rsidRDefault="00505FE4" w:rsidP="00505FE4">
      <w:pPr>
        <w:rPr>
          <w:sz w:val="22"/>
          <w:szCs w:val="22"/>
        </w:rPr>
      </w:pPr>
      <w:r w:rsidRPr="0026273D">
        <w:rPr>
          <w:sz w:val="22"/>
          <w:szCs w:val="22"/>
        </w:rPr>
        <w:t>* Literatura może być zmieniona po akceptacji Dyrektora Instytutu</w:t>
      </w:r>
    </w:p>
    <w:p w14:paraId="6B483ED9" w14:textId="77777777" w:rsidR="00505FE4" w:rsidRPr="0026273D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26273D" w14:paraId="58A06E49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D9FEB1D" w14:textId="77777777" w:rsidR="00505FE4" w:rsidRPr="0026273D" w:rsidRDefault="00505FE4" w:rsidP="00F77DC4">
            <w:pPr>
              <w:jc w:val="center"/>
              <w:rPr>
                <w:sz w:val="22"/>
                <w:szCs w:val="22"/>
              </w:rPr>
            </w:pPr>
            <w:r w:rsidRPr="0026273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0BA11D" w14:textId="77777777" w:rsidR="00505FE4" w:rsidRPr="0026273D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58308663" w14:textId="77777777" w:rsidR="00505FE4" w:rsidRPr="0026273D" w:rsidRDefault="00505FE4" w:rsidP="00F77DC4">
            <w:pPr>
              <w:jc w:val="center"/>
              <w:rPr>
                <w:sz w:val="18"/>
                <w:szCs w:val="18"/>
              </w:rPr>
            </w:pPr>
            <w:r w:rsidRPr="0026273D">
              <w:rPr>
                <w:sz w:val="18"/>
                <w:szCs w:val="18"/>
              </w:rPr>
              <w:t>Nr efektu uczenia się/grupy efektów</w:t>
            </w:r>
            <w:r w:rsidRPr="0026273D">
              <w:rPr>
                <w:sz w:val="18"/>
                <w:szCs w:val="18"/>
              </w:rPr>
              <w:br/>
            </w:r>
          </w:p>
        </w:tc>
      </w:tr>
      <w:tr w:rsidR="0026273D" w:rsidRPr="0026273D" w14:paraId="28F6ED3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3DD0F" w14:textId="7D807B22" w:rsidR="0026273D" w:rsidRPr="0026273D" w:rsidRDefault="0026273D" w:rsidP="0026273D">
            <w:pPr>
              <w:rPr>
                <w:sz w:val="22"/>
                <w:szCs w:val="22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Zaliczenie pisemne teoretyczne, </w:t>
            </w:r>
            <w:r w:rsidRPr="0026273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344991" w14:textId="4500B75F" w:rsidR="0026273D" w:rsidRPr="0026273D" w:rsidRDefault="0026273D" w:rsidP="0026273D">
            <w:pPr>
              <w:rPr>
                <w:sz w:val="22"/>
                <w:szCs w:val="22"/>
              </w:rPr>
            </w:pPr>
            <w:r w:rsidRPr="0026273D">
              <w:rPr>
                <w:sz w:val="24"/>
                <w:szCs w:val="24"/>
              </w:rPr>
              <w:t>01,02,03,</w:t>
            </w:r>
          </w:p>
        </w:tc>
      </w:tr>
      <w:tr w:rsidR="0026273D" w:rsidRPr="0026273D" w14:paraId="498EB358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DB0F" w14:textId="47878044" w:rsidR="0026273D" w:rsidRPr="0026273D" w:rsidRDefault="0026273D" w:rsidP="0026273D">
            <w:pPr>
              <w:rPr>
                <w:sz w:val="22"/>
                <w:szCs w:val="22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Rozwiązywanie zadań związane z określonym tematem projektu, analizowanie założeń i możliwości oprogramowania oraz technicznych możliwości sprzętu. </w:t>
            </w:r>
            <w:r w:rsidRPr="0026273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9B9421" w14:textId="345098DB" w:rsidR="0026273D" w:rsidRPr="0026273D" w:rsidRDefault="0026273D" w:rsidP="0026273D">
            <w:pPr>
              <w:rPr>
                <w:sz w:val="22"/>
                <w:szCs w:val="22"/>
              </w:rPr>
            </w:pPr>
            <w:r w:rsidRPr="0026273D">
              <w:rPr>
                <w:sz w:val="24"/>
                <w:szCs w:val="24"/>
              </w:rPr>
              <w:t>04,05</w:t>
            </w:r>
          </w:p>
        </w:tc>
      </w:tr>
      <w:tr w:rsidR="0026273D" w:rsidRPr="0026273D" w14:paraId="2BA294BF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0C77" w14:textId="1304CF78" w:rsidR="0026273D" w:rsidRPr="0026273D" w:rsidRDefault="0026273D" w:rsidP="0026273D">
            <w:pPr>
              <w:rPr>
                <w:sz w:val="22"/>
                <w:szCs w:val="22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Dyskusja na temat możliwości wykonania projektów, innego podejścia do  znanych metod projektowania, zastosowanie metodyki projektowania opartej na metodyce  Agile Project Management. Dyskusja na temat panujących trendów z dziedziny wizualizacji i reklamy produktu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1EE5E" w14:textId="3A97F421" w:rsidR="0026273D" w:rsidRPr="0026273D" w:rsidRDefault="0026273D" w:rsidP="0026273D">
            <w:pPr>
              <w:rPr>
                <w:sz w:val="22"/>
                <w:szCs w:val="22"/>
              </w:rPr>
            </w:pPr>
            <w:r w:rsidRPr="0026273D">
              <w:rPr>
                <w:sz w:val="24"/>
                <w:szCs w:val="24"/>
              </w:rPr>
              <w:t>01,02,03</w:t>
            </w:r>
          </w:p>
        </w:tc>
      </w:tr>
      <w:tr w:rsidR="0026273D" w:rsidRPr="0026273D" w14:paraId="44025C80" w14:textId="77777777" w:rsidTr="00D77B86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73132E3" w14:textId="77777777" w:rsidR="0026273D" w:rsidRPr="0026273D" w:rsidRDefault="0026273D" w:rsidP="0026273D">
            <w:pPr>
              <w:rPr>
                <w:sz w:val="22"/>
                <w:szCs w:val="22"/>
              </w:rPr>
            </w:pPr>
            <w:r w:rsidRPr="002627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D123C9" w14:textId="77777777" w:rsidR="0026273D" w:rsidRPr="0026273D" w:rsidRDefault="0026273D" w:rsidP="0026273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Zaliczenie wykładu:</w:t>
            </w:r>
          </w:p>
          <w:p w14:paraId="2A569257" w14:textId="77777777" w:rsidR="0026273D" w:rsidRPr="0026273D" w:rsidRDefault="0026273D" w:rsidP="0026273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test pytań zamkniętych z zakresu zagadnień teoretycznych związanych z grafiką komputerową  i multimediami, metodami animacji i kompozycji ruchomych obrazów, sposobu edycji i obróbki form audio video, kompresją obrazu i dźwięku. </w:t>
            </w:r>
          </w:p>
          <w:p w14:paraId="5638CF8C" w14:textId="77777777" w:rsidR="0026273D" w:rsidRPr="0026273D" w:rsidRDefault="0026273D" w:rsidP="0026273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Zaliczenie laboratorium polega na: </w:t>
            </w:r>
          </w:p>
          <w:p w14:paraId="5C7F13AF" w14:textId="77777777" w:rsidR="0026273D" w:rsidRPr="0026273D" w:rsidRDefault="0026273D" w:rsidP="0026273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-ocena zadań związanych z określonym tematem </w:t>
            </w:r>
          </w:p>
          <w:p w14:paraId="12231B03" w14:textId="77777777" w:rsidR="0026273D" w:rsidRPr="0026273D" w:rsidRDefault="0026273D" w:rsidP="0026273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 xml:space="preserve">- dyskusji z prowadzącym  i prezentacji umiejętności w wykonywaniu określonych zadań </w:t>
            </w:r>
          </w:p>
          <w:p w14:paraId="67CFEDEC" w14:textId="77777777" w:rsidR="0026273D" w:rsidRPr="0026273D" w:rsidRDefault="0026273D" w:rsidP="0026273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Zaliczenie projektu na podstawie przedstawionego projektu.</w:t>
            </w:r>
          </w:p>
          <w:p w14:paraId="2EE75A8A" w14:textId="77777777" w:rsidR="0026273D" w:rsidRPr="0026273D" w:rsidRDefault="0026273D" w:rsidP="0026273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Ocena z projektu 50 % oceny z przedmiotu, ocena z laboratorium 25% oceny, ocena z wykładu 25%.</w:t>
            </w:r>
          </w:p>
          <w:p w14:paraId="5579FD97" w14:textId="120DDF88" w:rsidR="0026273D" w:rsidRPr="0026273D" w:rsidRDefault="0026273D" w:rsidP="0026273D">
            <w:pPr>
              <w:rPr>
                <w:sz w:val="22"/>
                <w:szCs w:val="22"/>
              </w:rPr>
            </w:pPr>
            <w:r w:rsidRPr="0026273D">
              <w:rPr>
                <w:rFonts w:eastAsia="Calibri"/>
                <w:color w:val="000000" w:themeColor="text1"/>
                <w:sz w:val="24"/>
                <w:szCs w:val="24"/>
              </w:rPr>
              <w:t>Projekt praktyczny ilustruje wszystkie umiejętności nabyte podczas semestru I jak i II związane z grafiką komputerową i multimediami. Student ma do wyboru wykonanie projektu bazując na oprogramowaniu 3D, stworzeniu animacji, filmu animowanego, wizualizacji projektu (umiejętności nabyte w semestrze I), bądź wykorzystanie dostępnego sprzętu audio video i wykonanie filmu promocyjnego, reklamy, filmu informacyjnego, prezentacji projektu, bazując na założeniach projektowych związanych z rozdzielczością obrazu, metodzie i formie kodowania obrazu, jakości kodowania dźwięku. Zaliczenie laboratorium polega na dyskusji z prowadzącym  i prezentacji umiejętności w wykonywaniu określonych zadań projektowych.</w:t>
            </w:r>
          </w:p>
        </w:tc>
      </w:tr>
    </w:tbl>
    <w:p w14:paraId="29A381C1" w14:textId="77777777" w:rsidR="00505FE4" w:rsidRPr="0026273D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26273D" w14:paraId="636BED3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B58822" w14:textId="77777777" w:rsidR="00505FE4" w:rsidRPr="0026273D" w:rsidRDefault="00505FE4" w:rsidP="00F77DC4">
            <w:pPr>
              <w:jc w:val="center"/>
              <w:rPr>
                <w:b/>
              </w:rPr>
            </w:pPr>
          </w:p>
          <w:p w14:paraId="4F342A9C" w14:textId="77777777" w:rsidR="00505FE4" w:rsidRPr="0026273D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>NAKŁAD PRACY STUDENTA</w:t>
            </w:r>
          </w:p>
          <w:p w14:paraId="1F538D99" w14:textId="77777777" w:rsidR="00505FE4" w:rsidRPr="0026273D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26273D" w14:paraId="0254BC69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792204" w14:textId="77777777" w:rsidR="00505FE4" w:rsidRPr="0026273D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81AB9A9" w14:textId="77777777" w:rsidR="00505FE4" w:rsidRPr="0026273D" w:rsidRDefault="00505FE4" w:rsidP="00F77DC4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45169CD" w14:textId="77777777" w:rsidR="00505FE4" w:rsidRPr="0026273D" w:rsidRDefault="00505FE4" w:rsidP="00F77DC4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26273D" w14:paraId="10994AF4" w14:textId="77777777" w:rsidTr="0026273D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C0F2" w14:textId="77777777" w:rsidR="00505FE4" w:rsidRPr="0026273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AB41" w14:textId="77777777" w:rsidR="00505FE4" w:rsidRPr="0026273D" w:rsidRDefault="00505FE4" w:rsidP="00F77DC4">
            <w:pPr>
              <w:jc w:val="center"/>
            </w:pPr>
            <w:r w:rsidRPr="0026273D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B4F2" w14:textId="77777777" w:rsidR="00505FE4" w:rsidRPr="0026273D" w:rsidRDefault="00505FE4" w:rsidP="00F77DC4">
            <w:pPr>
              <w:jc w:val="center"/>
            </w:pPr>
            <w:r w:rsidRPr="0026273D">
              <w:t xml:space="preserve">W tym zajęcia powiązane </w:t>
            </w:r>
            <w:r w:rsidRPr="0026273D">
              <w:br/>
            </w:r>
            <w:r w:rsidRPr="0026273D">
              <w:lastRenderedPageBreak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56A7862" w14:textId="77777777" w:rsidR="00505FE4" w:rsidRPr="0026273D" w:rsidRDefault="00505FE4" w:rsidP="00F77DC4">
            <w:pPr>
              <w:jc w:val="center"/>
              <w:rPr>
                <w:color w:val="FF0000"/>
              </w:rPr>
            </w:pPr>
            <w:r w:rsidRPr="0026273D">
              <w:lastRenderedPageBreak/>
              <w:t xml:space="preserve">W tym udział w zajęciach przeprowadzanych </w:t>
            </w:r>
            <w:r w:rsidRPr="0026273D">
              <w:lastRenderedPageBreak/>
              <w:t>z wykorzystaniem metod i</w:t>
            </w:r>
            <w:r w:rsidR="00A4490B" w:rsidRPr="0026273D">
              <w:t> </w:t>
            </w:r>
            <w:r w:rsidRPr="0026273D">
              <w:t>technik kształcenia na odległość</w:t>
            </w:r>
          </w:p>
        </w:tc>
      </w:tr>
      <w:tr w:rsidR="0026273D" w:rsidRPr="0026273D" w14:paraId="4F6A8828" w14:textId="77777777" w:rsidTr="0026273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3626" w14:textId="77777777" w:rsidR="0026273D" w:rsidRPr="0026273D" w:rsidRDefault="0026273D" w:rsidP="0026273D">
            <w:pPr>
              <w:spacing w:before="60" w:after="60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42E5" w14:textId="5302FA47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2508" w14:textId="77777777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B7595" w14:textId="77777777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</w:p>
        </w:tc>
      </w:tr>
      <w:tr w:rsidR="0026273D" w:rsidRPr="0026273D" w14:paraId="2142AF10" w14:textId="77777777" w:rsidTr="0026273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34C2" w14:textId="77777777" w:rsidR="0026273D" w:rsidRPr="0026273D" w:rsidRDefault="0026273D" w:rsidP="0026273D">
            <w:pPr>
              <w:spacing w:before="60" w:after="60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C23B" w14:textId="77777777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1D69" w14:textId="77777777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F2608" w14:textId="77777777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</w:p>
        </w:tc>
      </w:tr>
      <w:tr w:rsidR="0026273D" w:rsidRPr="0026273D" w14:paraId="0CD45D61" w14:textId="77777777" w:rsidTr="0026273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CE75" w14:textId="77777777" w:rsidR="0026273D" w:rsidRPr="0026273D" w:rsidRDefault="0026273D" w:rsidP="0026273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26273D">
              <w:rPr>
                <w:sz w:val="24"/>
                <w:szCs w:val="24"/>
              </w:rPr>
              <w:t>Udział w ćwiczeniach audytoryjnych</w:t>
            </w:r>
            <w:r w:rsidRPr="0026273D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2996" w14:textId="34484C43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131D" w14:textId="54A27158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14582" w14:textId="77777777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</w:p>
        </w:tc>
      </w:tr>
      <w:tr w:rsidR="0026273D" w:rsidRPr="0026273D" w14:paraId="1B2A9DAC" w14:textId="77777777" w:rsidTr="0026273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FAD9" w14:textId="77777777" w:rsidR="0026273D" w:rsidRPr="0026273D" w:rsidRDefault="0026273D" w:rsidP="0026273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41E8" w14:textId="76E30FFC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2A69" w14:textId="7FE940A3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10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AE2C5" w14:textId="77777777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</w:p>
        </w:tc>
      </w:tr>
      <w:tr w:rsidR="0026273D" w:rsidRPr="0026273D" w14:paraId="097E1060" w14:textId="77777777" w:rsidTr="0026273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9DEF" w14:textId="77777777" w:rsidR="0026273D" w:rsidRPr="0026273D" w:rsidRDefault="0026273D" w:rsidP="0026273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Przygotowanie projektu / eseju / itp.</w:t>
            </w:r>
            <w:r w:rsidRPr="0026273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BA7C" w14:textId="3261A46D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E6AA" w14:textId="66EDC323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DC367" w14:textId="77777777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</w:p>
        </w:tc>
      </w:tr>
      <w:tr w:rsidR="0026273D" w:rsidRPr="0026273D" w14:paraId="00FCE1F3" w14:textId="77777777" w:rsidTr="0026273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F111" w14:textId="77777777" w:rsidR="0026273D" w:rsidRPr="0026273D" w:rsidRDefault="0026273D" w:rsidP="0026273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E9DF" w14:textId="4A63F1E0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01E8" w14:textId="77777777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54D85A" w14:textId="77777777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</w:p>
        </w:tc>
      </w:tr>
      <w:tr w:rsidR="0026273D" w:rsidRPr="0026273D" w14:paraId="6DF09A2C" w14:textId="77777777" w:rsidTr="0026273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C507" w14:textId="77777777" w:rsidR="0026273D" w:rsidRPr="0026273D" w:rsidRDefault="0026273D" w:rsidP="0026273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554B" w14:textId="7743083F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E29F" w14:textId="77777777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B593B7" w14:textId="77777777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</w:p>
        </w:tc>
      </w:tr>
      <w:tr w:rsidR="0026273D" w:rsidRPr="0026273D" w14:paraId="3ED06FB7" w14:textId="77777777" w:rsidTr="0026273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8577" w14:textId="77777777" w:rsidR="0026273D" w:rsidRPr="0026273D" w:rsidRDefault="0026273D" w:rsidP="0026273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0D42" w14:textId="77777777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6D72" w14:textId="77777777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0B1C3" w14:textId="77777777" w:rsidR="0026273D" w:rsidRPr="0026273D" w:rsidRDefault="0026273D" w:rsidP="0026273D">
            <w:pPr>
              <w:jc w:val="center"/>
              <w:rPr>
                <w:sz w:val="24"/>
                <w:szCs w:val="24"/>
              </w:rPr>
            </w:pPr>
          </w:p>
        </w:tc>
      </w:tr>
      <w:tr w:rsidR="0026273D" w:rsidRPr="0026273D" w14:paraId="464DFECF" w14:textId="77777777" w:rsidTr="0026273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8C35" w14:textId="77777777" w:rsidR="0026273D" w:rsidRPr="0026273D" w:rsidRDefault="0026273D" w:rsidP="0026273D">
            <w:pPr>
              <w:spacing w:before="60" w:after="60"/>
              <w:rPr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A717" w14:textId="61A04BFA" w:rsidR="0026273D" w:rsidRPr="0026273D" w:rsidRDefault="0026273D" w:rsidP="0026273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90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1565" w14:textId="44B31D91" w:rsidR="0026273D" w:rsidRPr="0026273D" w:rsidRDefault="0026273D" w:rsidP="0026273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70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576DE" w14:textId="77777777" w:rsidR="0026273D" w:rsidRPr="0026273D" w:rsidRDefault="0026273D" w:rsidP="0026273D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26273D" w14:paraId="00398855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53513" w14:textId="77777777" w:rsidR="00505FE4" w:rsidRPr="0026273D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941E6A1" w14:textId="4F4E9594" w:rsidR="00505FE4" w:rsidRPr="0026273D" w:rsidRDefault="0026273D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26273D" w14:paraId="170A93A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FD030" w14:textId="77777777" w:rsidR="00505FE4" w:rsidRPr="0026273D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6273D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7529AD4" w14:textId="3AB7F721" w:rsidR="00505FE4" w:rsidRPr="0026273D" w:rsidRDefault="0026273D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273D">
              <w:rPr>
                <w:b/>
                <w:sz w:val="24"/>
                <w:szCs w:val="24"/>
              </w:rPr>
              <w:t>2,3 ECTS</w:t>
            </w:r>
          </w:p>
        </w:tc>
      </w:tr>
      <w:tr w:rsidR="00505FE4" w:rsidRPr="0026273D" w14:paraId="2D15BF6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E4E73" w14:textId="77777777" w:rsidR="00505FE4" w:rsidRPr="0026273D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26273D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4A445C8" w14:textId="79B15329" w:rsidR="00505FE4" w:rsidRPr="0026273D" w:rsidRDefault="0026273D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6273D">
              <w:rPr>
                <w:b/>
                <w:bCs/>
                <w:sz w:val="24"/>
                <w:szCs w:val="24"/>
              </w:rPr>
              <w:t xml:space="preserve">0 ECTS </w:t>
            </w:r>
          </w:p>
        </w:tc>
      </w:tr>
      <w:tr w:rsidR="00505FE4" w:rsidRPr="0026273D" w14:paraId="1153E35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65BCF25" w14:textId="77777777" w:rsidR="00505FE4" w:rsidRPr="0026273D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6273D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B268F49" w14:textId="392C0C9C" w:rsidR="00505FE4" w:rsidRPr="0026273D" w:rsidRDefault="0026273D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6273D">
              <w:rPr>
                <w:b/>
                <w:bCs/>
                <w:sz w:val="24"/>
                <w:szCs w:val="24"/>
              </w:rPr>
              <w:t>1,6 ECTS</w:t>
            </w:r>
          </w:p>
        </w:tc>
      </w:tr>
    </w:tbl>
    <w:p w14:paraId="5A45A2AD" w14:textId="77777777" w:rsidR="00DB50E0" w:rsidRPr="0026273D" w:rsidRDefault="00DB50E0" w:rsidP="00505FE4"/>
    <w:sectPr w:rsidR="00DB50E0" w:rsidRPr="0026273D" w:rsidSect="006369D6">
      <w:footerReference w:type="even" r:id="rId7"/>
      <w:footerReference w:type="default" r:id="rId8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731247" w14:textId="77777777" w:rsidR="0026273D" w:rsidRDefault="0026273D" w:rsidP="00505FE4">
      <w:r>
        <w:separator/>
      </w:r>
    </w:p>
  </w:endnote>
  <w:endnote w:type="continuationSeparator" w:id="0">
    <w:p w14:paraId="356C2B3A" w14:textId="77777777" w:rsidR="0026273D" w:rsidRDefault="0026273D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,Arial Narrow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77F7A6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646C4D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708D3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FFA7565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4378FB" w14:textId="77777777" w:rsidR="0026273D" w:rsidRDefault="0026273D" w:rsidP="00505FE4">
      <w:r>
        <w:separator/>
      </w:r>
    </w:p>
  </w:footnote>
  <w:footnote w:type="continuationSeparator" w:id="0">
    <w:p w14:paraId="6742037A" w14:textId="77777777" w:rsidR="0026273D" w:rsidRDefault="0026273D" w:rsidP="00505FE4">
      <w:r>
        <w:continuationSeparator/>
      </w:r>
    </w:p>
  </w:footnote>
  <w:footnote w:id="1">
    <w:p w14:paraId="297BD695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A26941"/>
    <w:multiLevelType w:val="hybridMultilevel"/>
    <w:tmpl w:val="8F9A9694"/>
    <w:lvl w:ilvl="0" w:tplc="3CDAD650">
      <w:start w:val="1"/>
      <w:numFmt w:val="decimal"/>
      <w:lvlText w:val="%1."/>
      <w:lvlJc w:val="left"/>
      <w:pPr>
        <w:ind w:left="720" w:hanging="360"/>
      </w:pPr>
      <w:rPr>
        <w:rFonts w:ascii="Calibri,Arial Narrow" w:hAnsi="Calibri,Arial Narrow" w:hint="default"/>
      </w:rPr>
    </w:lvl>
    <w:lvl w:ilvl="1" w:tplc="7750A74A">
      <w:start w:val="1"/>
      <w:numFmt w:val="lowerLetter"/>
      <w:lvlText w:val="%2."/>
      <w:lvlJc w:val="left"/>
      <w:pPr>
        <w:ind w:left="1440" w:hanging="360"/>
      </w:pPr>
    </w:lvl>
    <w:lvl w:ilvl="2" w:tplc="45A8A50E">
      <w:start w:val="1"/>
      <w:numFmt w:val="lowerRoman"/>
      <w:lvlText w:val="%3."/>
      <w:lvlJc w:val="right"/>
      <w:pPr>
        <w:ind w:left="2160" w:hanging="180"/>
      </w:pPr>
    </w:lvl>
    <w:lvl w:ilvl="3" w:tplc="B6788AB6">
      <w:start w:val="1"/>
      <w:numFmt w:val="decimal"/>
      <w:lvlText w:val="%4."/>
      <w:lvlJc w:val="left"/>
      <w:pPr>
        <w:ind w:left="2880" w:hanging="360"/>
      </w:pPr>
    </w:lvl>
    <w:lvl w:ilvl="4" w:tplc="051A300A">
      <w:start w:val="1"/>
      <w:numFmt w:val="lowerLetter"/>
      <w:lvlText w:val="%5."/>
      <w:lvlJc w:val="left"/>
      <w:pPr>
        <w:ind w:left="3600" w:hanging="360"/>
      </w:pPr>
    </w:lvl>
    <w:lvl w:ilvl="5" w:tplc="65F6016C">
      <w:start w:val="1"/>
      <w:numFmt w:val="lowerRoman"/>
      <w:lvlText w:val="%6."/>
      <w:lvlJc w:val="right"/>
      <w:pPr>
        <w:ind w:left="4320" w:hanging="180"/>
      </w:pPr>
    </w:lvl>
    <w:lvl w:ilvl="6" w:tplc="C61817F2">
      <w:start w:val="1"/>
      <w:numFmt w:val="decimal"/>
      <w:lvlText w:val="%7."/>
      <w:lvlJc w:val="left"/>
      <w:pPr>
        <w:ind w:left="5040" w:hanging="360"/>
      </w:pPr>
    </w:lvl>
    <w:lvl w:ilvl="7" w:tplc="F0907944">
      <w:start w:val="1"/>
      <w:numFmt w:val="lowerLetter"/>
      <w:lvlText w:val="%8."/>
      <w:lvlJc w:val="left"/>
      <w:pPr>
        <w:ind w:left="5760" w:hanging="360"/>
      </w:pPr>
    </w:lvl>
    <w:lvl w:ilvl="8" w:tplc="840EB416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0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73D"/>
    <w:rsid w:val="00205339"/>
    <w:rsid w:val="0026273D"/>
    <w:rsid w:val="00276651"/>
    <w:rsid w:val="002A7236"/>
    <w:rsid w:val="00505FE4"/>
    <w:rsid w:val="005F735D"/>
    <w:rsid w:val="006369D6"/>
    <w:rsid w:val="007A4617"/>
    <w:rsid w:val="00877D28"/>
    <w:rsid w:val="008A2D5A"/>
    <w:rsid w:val="009A47F1"/>
    <w:rsid w:val="00A0655B"/>
    <w:rsid w:val="00A4490B"/>
    <w:rsid w:val="00B12D6D"/>
    <w:rsid w:val="00CA24CF"/>
    <w:rsid w:val="00DB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AD6737"/>
  <w15:chartTrackingRefBased/>
  <w15:docId w15:val="{C388220D-602E-453F-9A29-5A009AFF8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2627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\zasoby\IIS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1C130A-EC67-4A28-9921-10822CDD1553}"/>
</file>

<file path=customXml/itemProps2.xml><?xml version="1.0" encoding="utf-8"?>
<ds:datastoreItem xmlns:ds="http://schemas.openxmlformats.org/officeDocument/2006/customXml" ds:itemID="{38BA8FB5-AEBB-423A-9D6F-0C0563D8C970}"/>
</file>

<file path=customXml/itemProps3.xml><?xml version="1.0" encoding="utf-8"?>
<ds:datastoreItem xmlns:ds="http://schemas.openxmlformats.org/officeDocument/2006/customXml" ds:itemID="{99505A84-9BCA-43A7-AB92-249C3382ED8A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16</TotalTime>
  <Pages>4</Pages>
  <Words>1208</Words>
  <Characters>7250</Characters>
  <Application>Microsoft Office Word</Application>
  <DocSecurity>0</DocSecurity>
  <Lines>60</Lines>
  <Paragraphs>16</Paragraphs>
  <ScaleCrop>false</ScaleCrop>
  <Company>Panstwowa Wyzsza Szkola Zawodowa w Elblagu</Company>
  <LinksUpToDate>false</LinksUpToDate>
  <CharactersWithSpaces>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Obrzut</dc:creator>
  <cp:keywords/>
  <dc:description/>
  <cp:lastModifiedBy>Teresa Jurewicz-Obrzut</cp:lastModifiedBy>
  <cp:revision>3</cp:revision>
  <cp:lastPrinted>2023-12-05T12:20:00Z</cp:lastPrinted>
  <dcterms:created xsi:type="dcterms:W3CDTF">2024-08-05T20:20:00Z</dcterms:created>
  <dcterms:modified xsi:type="dcterms:W3CDTF">2024-08-21T14:44:00Z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